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C5427" w14:textId="77777777" w:rsidR="003E4018" w:rsidRDefault="003E4018" w:rsidP="003E4018">
      <w:pPr>
        <w:pStyle w:val="NormalParagraph"/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#S2-137</w:t>
      </w:r>
      <w:r>
        <w:rPr>
          <w:rFonts w:cs="Arial"/>
          <w:b/>
          <w:sz w:val="24"/>
        </w:rPr>
        <w:tab/>
        <w:t>S2-2001747</w:t>
      </w:r>
    </w:p>
    <w:p w14:paraId="71A98038" w14:textId="77777777" w:rsidR="003E4018" w:rsidRDefault="003E4018" w:rsidP="003E4018">
      <w:pPr>
        <w:pStyle w:val="NormalParagraph"/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24 - 28 February, 2020, New Delhi, India</w:t>
      </w:r>
    </w:p>
    <w:p w14:paraId="41BF7BED" w14:textId="77777777" w:rsidR="00AD50BF" w:rsidRPr="00A77C2F" w:rsidRDefault="00AF7C99" w:rsidP="00AD50BF">
      <w:pPr>
        <w:pStyle w:val="Header"/>
        <w:tabs>
          <w:tab w:val="right" w:pos="9356"/>
        </w:tabs>
        <w:jc w:val="center"/>
      </w:pPr>
      <w:bookmarkStart w:id="0" w:name="_GoBack"/>
      <w:bookmarkEnd w:id="0"/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01114ACE" w:rsidR="00A74A54" w:rsidRPr="00A77C2F" w:rsidRDefault="009E7B97" w:rsidP="00E62F08">
                <w:pPr>
                  <w:pStyle w:val="TableText"/>
                </w:pPr>
                <w:r>
                  <w:rPr>
                    <w:rFonts w:cs="Arial"/>
                    <w:bCs/>
                  </w:rPr>
                  <w:t>LS Response to SA</w:t>
                </w:r>
                <w:r w:rsidR="00E62F08">
                  <w:rPr>
                    <w:rFonts w:cs="Arial"/>
                    <w:bCs/>
                  </w:rPr>
                  <w:t>2</w:t>
                </w:r>
                <w:r>
                  <w:rPr>
                    <w:rFonts w:cs="Arial"/>
                    <w:bCs/>
                  </w:rPr>
                  <w:t xml:space="preserve"> on Clarification of NG.116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49225B74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8B1411">
              <w:rPr>
                <w:lang w:eastAsia="ja-JP"/>
              </w:rPr>
              <w:t>11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1-22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01172E0D" w:rsidR="00096622" w:rsidRPr="00A77C2F" w:rsidRDefault="008B1411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22/01/2020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7EFFEAF3" w:rsidR="00096622" w:rsidRPr="00A77C2F" w:rsidRDefault="001300AC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GSMA HQ, London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21A5C454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8B1411">
              <w:rPr>
                <w:rFonts w:eastAsia="MS Mincho"/>
                <w:lang w:eastAsia="ja-JP"/>
              </w:rPr>
              <w:t>11</w:t>
            </w:r>
            <w:r w:rsidRPr="00A77C2F">
              <w:rPr>
                <w:rFonts w:eastAsia="MS Mincho"/>
                <w:lang w:eastAsia="ja-JP"/>
              </w:rPr>
              <w:t>_</w:t>
            </w:r>
            <w:r w:rsidR="00827FF5">
              <w:rPr>
                <w:rFonts w:eastAsia="MS Mincho"/>
                <w:lang w:eastAsia="ja-JP"/>
              </w:rPr>
              <w:t>12</w:t>
            </w:r>
            <w:r w:rsidR="003A7A59">
              <w:rPr>
                <w:rFonts w:eastAsia="MS Mincho"/>
                <w:lang w:eastAsia="ja-JP"/>
              </w:rPr>
              <w:t>2</w:t>
            </w:r>
            <w:r w:rsidR="00E62F08">
              <w:rPr>
                <w:rFonts w:eastAsia="MS Mincho"/>
                <w:lang w:eastAsia="ja-JP"/>
              </w:rPr>
              <w:t>r1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1-22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6314C627" w:rsidR="0058060A" w:rsidRPr="00A77C2F" w:rsidRDefault="008B1411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22/01/2020</w:t>
                </w:r>
              </w:p>
            </w:sdtContent>
          </w:sdt>
        </w:tc>
        <w:tc>
          <w:tcPr>
            <w:tcW w:w="3008" w:type="dxa"/>
          </w:tcPr>
          <w:p w14:paraId="2E9352E3" w14:textId="7134F50C" w:rsidR="0058060A" w:rsidRPr="00A77C2F" w:rsidRDefault="00875677" w:rsidP="00FC134C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Sandra Ondrusova (Hutchison Whampoa Europe)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33743D90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4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622AEE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5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539AC21F" w:rsidR="00A645DB" w:rsidRPr="00A77C2F" w:rsidRDefault="004E3FA1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</w:p>
          <w:p w14:paraId="07DB7ABE" w14:textId="3ABD712C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CC: 3GPP SA</w:t>
            </w:r>
            <w:r w:rsidR="00DB0A41">
              <w:rPr>
                <w:rFonts w:eastAsia="MS Mincho"/>
                <w:lang w:eastAsia="ja-JP"/>
              </w:rPr>
              <w:t>, SA5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 xml:space="preserve">Overall </w:t>
      </w:r>
      <w:r w:rsidR="00885ABB" w:rsidRPr="00A77C2F">
        <w:rPr>
          <w:rFonts w:eastAsia="Times New Roman"/>
        </w:rPr>
        <w:t>Description</w:t>
      </w:r>
    </w:p>
    <w:p w14:paraId="7E584E58" w14:textId="41497740" w:rsidR="0072026C" w:rsidRDefault="00A77C2F" w:rsidP="0072026C">
      <w:pPr>
        <w:pStyle w:val="NormalParagraph"/>
        <w:jc w:val="both"/>
        <w:rPr>
          <w:lang w:eastAsia="en-US" w:bidi="bn-BD"/>
        </w:rPr>
      </w:pPr>
      <w:bookmarkStart w:id="1" w:name="_Hlk8222610"/>
      <w:r w:rsidRPr="00A77C2F">
        <w:rPr>
          <w:lang w:eastAsia="en-US" w:bidi="bn-BD"/>
        </w:rPr>
        <w:t xml:space="preserve">GSMA 5GJA </w:t>
      </w:r>
      <w:r w:rsidR="00937C30">
        <w:rPr>
          <w:lang w:eastAsia="en-US" w:bidi="bn-BD"/>
        </w:rPr>
        <w:t>thanks</w:t>
      </w:r>
      <w:r w:rsidRPr="00A77C2F">
        <w:rPr>
          <w:lang w:eastAsia="en-US" w:bidi="bn-BD"/>
        </w:rPr>
        <w:t xml:space="preserve"> 3GPP SA</w:t>
      </w:r>
      <w:r w:rsidR="00937C30">
        <w:rPr>
          <w:lang w:eastAsia="en-US" w:bidi="bn-BD"/>
        </w:rPr>
        <w:t xml:space="preserve"> WG</w:t>
      </w:r>
      <w:r w:rsidR="006662C4">
        <w:rPr>
          <w:lang w:eastAsia="en-US" w:bidi="bn-BD"/>
        </w:rPr>
        <w:t>2</w:t>
      </w:r>
      <w:r w:rsidRPr="00A77C2F">
        <w:rPr>
          <w:lang w:eastAsia="en-US" w:bidi="bn-BD"/>
        </w:rPr>
        <w:t xml:space="preserve"> </w:t>
      </w:r>
      <w:r w:rsidR="00937C30">
        <w:rPr>
          <w:lang w:eastAsia="en-US" w:bidi="bn-BD"/>
        </w:rPr>
        <w:t xml:space="preserve">for their </w:t>
      </w:r>
      <w:r w:rsidR="00E21E51">
        <w:rPr>
          <w:lang w:eastAsia="en-US" w:bidi="bn-BD"/>
        </w:rPr>
        <w:t>LS</w:t>
      </w:r>
      <w:r w:rsidR="00937C30">
        <w:rPr>
          <w:lang w:eastAsia="en-US" w:bidi="bn-BD"/>
        </w:rPr>
        <w:t xml:space="preserve"> </w:t>
      </w:r>
      <w:r w:rsidR="00937C30" w:rsidRPr="00937C30">
        <w:rPr>
          <w:lang w:eastAsia="en-US" w:bidi="bn-BD"/>
        </w:rPr>
        <w:t>“</w:t>
      </w:r>
      <w:r w:rsidR="00E21E51" w:rsidRPr="00E21E51">
        <w:rPr>
          <w:lang w:eastAsia="en-US" w:bidi="bn-BD"/>
        </w:rPr>
        <w:t>LS reply on Clarification NG.116 GST Throughput Attributes and Non-3GPP Access Support</w:t>
      </w:r>
      <w:r w:rsidR="00C67397">
        <w:rPr>
          <w:lang w:eastAsia="en-US" w:bidi="bn-BD"/>
        </w:rPr>
        <w:t>”</w:t>
      </w:r>
      <w:r w:rsidR="00E21E51">
        <w:rPr>
          <w:lang w:eastAsia="en-US" w:bidi="bn-BD"/>
        </w:rPr>
        <w:t xml:space="preserve"> and the review of the attributes listed in the NG.116.</w:t>
      </w:r>
      <w:r w:rsidR="00723A64">
        <w:rPr>
          <w:lang w:eastAsia="en-US" w:bidi="bn-BD"/>
        </w:rPr>
        <w:t xml:space="preserve"> </w:t>
      </w:r>
    </w:p>
    <w:p w14:paraId="72E13AA8" w14:textId="2A5379C9" w:rsidR="00E21E51" w:rsidRPr="00E21E51" w:rsidRDefault="00E21E51" w:rsidP="0072026C">
      <w:pPr>
        <w:pStyle w:val="NormalParagraph"/>
        <w:jc w:val="bot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Question from 3GPP SA2:</w:t>
      </w:r>
    </w:p>
    <w:p w14:paraId="5A327C96" w14:textId="77777777" w:rsidR="00E21E51" w:rsidRDefault="00E21E51" w:rsidP="00E21E5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GSMA NG.116 GST v2.0, clauses 3.4.5, 3.4.6, 3.4.31 and 3.4.32 describe the Downlink throughput per network slice, Downlink throughput per UE, Guarantee Uplink/Downlink Throughput and the Maximum Uplink/Downlink Throughput attributes.  Do these attributes apply across to GBR and non-GBR traffic or just non-GBR traffic?  </w:t>
      </w:r>
    </w:p>
    <w:p w14:paraId="5DE26713" w14:textId="60297E05" w:rsidR="00E21E51" w:rsidRPr="00E21E51" w:rsidRDefault="00E21E51" w:rsidP="00E21E51">
      <w:pPr>
        <w:pStyle w:val="NormalParagrap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Answer:</w:t>
      </w:r>
    </w:p>
    <w:p w14:paraId="32D47C21" w14:textId="11BBBA1F" w:rsidR="00E21E51" w:rsidRDefault="00E21E51" w:rsidP="00E21E5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These attributes apply to </w:t>
      </w:r>
      <w:r w:rsidR="0039334D">
        <w:rPr>
          <w:lang w:eastAsia="en-US" w:bidi="bn-BD"/>
        </w:rPr>
        <w:t xml:space="preserve">both </w:t>
      </w:r>
      <w:r>
        <w:rPr>
          <w:lang w:eastAsia="en-US" w:bidi="bn-BD"/>
        </w:rPr>
        <w:t xml:space="preserve">GBR and non-GBR traffic. </w:t>
      </w:r>
    </w:p>
    <w:p w14:paraId="031779EE" w14:textId="6126888D" w:rsidR="00E21E51" w:rsidRPr="00E21E51" w:rsidRDefault="00E21E51" w:rsidP="00E21E51">
      <w:pPr>
        <w:pStyle w:val="NormalParagraph"/>
        <w:jc w:val="bot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Question from 3GPP SA2:</w:t>
      </w:r>
    </w:p>
    <w:p w14:paraId="08CEF427" w14:textId="1E5165B0" w:rsidR="00E21E51" w:rsidRDefault="00E21E51" w:rsidP="00E21E51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>3GPP 5G network slicing supports both 3GPP and non-3GPP accesses for a given S-NSSAI. When enforcing the two attributes above in Rel-17, we assume to apply the enforcement to 3GPP access only.</w:t>
      </w:r>
    </w:p>
    <w:p w14:paraId="33B6C9F6" w14:textId="4BA2F143" w:rsidR="00E21E51" w:rsidRPr="00E21E51" w:rsidRDefault="00E21E51" w:rsidP="00E21E51">
      <w:pPr>
        <w:pStyle w:val="NormalParagraph"/>
        <w:jc w:val="bot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Answer from GSMA:</w:t>
      </w:r>
    </w:p>
    <w:p w14:paraId="450E858F" w14:textId="1D0FE8C1" w:rsidR="00E21E51" w:rsidRDefault="008030CD" w:rsidP="00E21E51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These </w:t>
      </w:r>
      <w:r w:rsidR="000B40F7">
        <w:rPr>
          <w:lang w:eastAsia="en-US" w:bidi="bn-BD"/>
        </w:rPr>
        <w:t xml:space="preserve">attributes are for 3GPP access only. </w:t>
      </w:r>
    </w:p>
    <w:bookmarkEnd w:id="1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125F3274" w14:textId="691F349A" w:rsidR="00AD4C77" w:rsidRDefault="00354608" w:rsidP="00AD4C77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lang w:eastAsia="en-US" w:bidi="bn-BD"/>
        </w:rPr>
        <w:t>GSMA 5GJA</w:t>
      </w:r>
      <w:r w:rsidRPr="00742DCC">
        <w:rPr>
          <w:lang w:eastAsia="en-US" w:bidi="bn-BD"/>
        </w:rPr>
        <w:t xml:space="preserve"> </w:t>
      </w:r>
      <w:r w:rsidR="000B40F7">
        <w:rPr>
          <w:lang w:eastAsia="en-US" w:bidi="bn-BD"/>
        </w:rPr>
        <w:t>kindly asks</w:t>
      </w:r>
      <w:r w:rsidRPr="00742DCC">
        <w:rPr>
          <w:lang w:eastAsia="en-US" w:bidi="bn-BD"/>
        </w:rPr>
        <w:t xml:space="preserve"> 3GPP SA2 to take this information into account</w:t>
      </w:r>
      <w:r>
        <w:rPr>
          <w:lang w:eastAsia="en-US" w:bidi="bn-BD"/>
        </w:rPr>
        <w:t xml:space="preserve">. </w:t>
      </w:r>
    </w:p>
    <w:p w14:paraId="3E522000" w14:textId="052FB5D4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122B9AFC" w14:textId="2DB9C9C6" w:rsidR="00B11275" w:rsidRDefault="00B11275" w:rsidP="00B11275">
      <w:pPr>
        <w:pStyle w:val="NormalParagrap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12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30</w:t>
      </w:r>
      <w:r w:rsidRPr="00B1127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– 3</w:t>
      </w:r>
      <w:r w:rsidRPr="00B11275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April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50147F72" w14:textId="43F66DD1" w:rsidR="00F95480" w:rsidRPr="00A77C2F" w:rsidRDefault="00F95480" w:rsidP="00F95480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13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23</w:t>
      </w:r>
      <w:r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– 26</w:t>
      </w:r>
      <w:r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June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A1FF3" w14:textId="77777777" w:rsidR="00A613A9" w:rsidRDefault="00A613A9">
      <w:r>
        <w:separator/>
      </w:r>
    </w:p>
    <w:p w14:paraId="6B689B7F" w14:textId="77777777" w:rsidR="00A613A9" w:rsidRDefault="00A613A9"/>
    <w:p w14:paraId="27223865" w14:textId="77777777" w:rsidR="00A613A9" w:rsidRDefault="00A613A9"/>
    <w:p w14:paraId="66DA4BD6" w14:textId="77777777" w:rsidR="00A613A9" w:rsidRDefault="00A613A9"/>
    <w:p w14:paraId="5F9C4614" w14:textId="77777777" w:rsidR="00A613A9" w:rsidRDefault="00A613A9"/>
    <w:p w14:paraId="09395858" w14:textId="77777777" w:rsidR="00A613A9" w:rsidRDefault="00A613A9"/>
    <w:p w14:paraId="77FECABB" w14:textId="77777777" w:rsidR="00A613A9" w:rsidRDefault="00A613A9"/>
    <w:p w14:paraId="04B472EE" w14:textId="77777777" w:rsidR="00A613A9" w:rsidRDefault="00A613A9"/>
    <w:p w14:paraId="19A9C5D7" w14:textId="77777777" w:rsidR="00A613A9" w:rsidRDefault="00A613A9"/>
  </w:endnote>
  <w:endnote w:type="continuationSeparator" w:id="0">
    <w:p w14:paraId="211B2360" w14:textId="77777777" w:rsidR="00A613A9" w:rsidRDefault="00A613A9">
      <w:r>
        <w:continuationSeparator/>
      </w:r>
    </w:p>
    <w:p w14:paraId="2928DD9D" w14:textId="77777777" w:rsidR="00A613A9" w:rsidRDefault="00A613A9"/>
    <w:p w14:paraId="1FCA8B4E" w14:textId="77777777" w:rsidR="00A613A9" w:rsidRDefault="00A613A9"/>
    <w:p w14:paraId="384EFCD0" w14:textId="77777777" w:rsidR="00A613A9" w:rsidRDefault="00A613A9"/>
    <w:p w14:paraId="49458A5C" w14:textId="77777777" w:rsidR="00A613A9" w:rsidRDefault="00A613A9"/>
    <w:p w14:paraId="0BD9BA40" w14:textId="77777777" w:rsidR="00A613A9" w:rsidRDefault="00A613A9"/>
    <w:p w14:paraId="3ACAE006" w14:textId="77777777" w:rsidR="00A613A9" w:rsidRDefault="00A613A9"/>
    <w:p w14:paraId="1401178E" w14:textId="77777777" w:rsidR="00A613A9" w:rsidRDefault="00A613A9"/>
    <w:p w14:paraId="08F1601B" w14:textId="77777777" w:rsidR="00A613A9" w:rsidRDefault="00A613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09C78" w14:textId="77777777" w:rsidR="00A613A9" w:rsidRDefault="00A613A9">
      <w:r>
        <w:separator/>
      </w:r>
    </w:p>
    <w:p w14:paraId="64EF9EBA" w14:textId="77777777" w:rsidR="00A613A9" w:rsidRDefault="00A613A9"/>
    <w:p w14:paraId="57A93E94" w14:textId="77777777" w:rsidR="00A613A9" w:rsidRDefault="00A613A9"/>
    <w:p w14:paraId="12D29B05" w14:textId="77777777" w:rsidR="00A613A9" w:rsidRDefault="00A613A9"/>
    <w:p w14:paraId="3491CDD5" w14:textId="77777777" w:rsidR="00A613A9" w:rsidRDefault="00A613A9"/>
    <w:p w14:paraId="58923500" w14:textId="77777777" w:rsidR="00A613A9" w:rsidRDefault="00A613A9"/>
    <w:p w14:paraId="7C082BEB" w14:textId="77777777" w:rsidR="00A613A9" w:rsidRDefault="00A613A9"/>
    <w:p w14:paraId="6089DE4A" w14:textId="77777777" w:rsidR="00A613A9" w:rsidRDefault="00A613A9"/>
    <w:p w14:paraId="2421A9E8" w14:textId="77777777" w:rsidR="00A613A9" w:rsidRDefault="00A613A9"/>
  </w:footnote>
  <w:footnote w:type="continuationSeparator" w:id="0">
    <w:p w14:paraId="57EB5D23" w14:textId="77777777" w:rsidR="00A613A9" w:rsidRDefault="00A613A9">
      <w:r>
        <w:continuationSeparator/>
      </w:r>
    </w:p>
    <w:p w14:paraId="7B60E91E" w14:textId="77777777" w:rsidR="00A613A9" w:rsidRDefault="00A613A9"/>
    <w:p w14:paraId="4FDC2932" w14:textId="77777777" w:rsidR="00A613A9" w:rsidRDefault="00A613A9"/>
    <w:p w14:paraId="4C254266" w14:textId="77777777" w:rsidR="00A613A9" w:rsidRDefault="00A613A9"/>
    <w:p w14:paraId="4C7117B9" w14:textId="77777777" w:rsidR="00A613A9" w:rsidRDefault="00A613A9"/>
    <w:p w14:paraId="29A7F7CA" w14:textId="77777777" w:rsidR="00A613A9" w:rsidRDefault="00A613A9"/>
    <w:p w14:paraId="2BD9C338" w14:textId="77777777" w:rsidR="00A613A9" w:rsidRDefault="00A613A9"/>
    <w:p w14:paraId="5C231615" w14:textId="77777777" w:rsidR="00A613A9" w:rsidRDefault="00A613A9"/>
    <w:p w14:paraId="4912FC32" w14:textId="77777777" w:rsidR="00A613A9" w:rsidRDefault="00A613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3"/>
  </w:num>
  <w:num w:numId="8">
    <w:abstractNumId w:val="26"/>
  </w:num>
  <w:num w:numId="9">
    <w:abstractNumId w:val="13"/>
  </w:num>
  <w:num w:numId="10">
    <w:abstractNumId w:val="4"/>
  </w:num>
  <w:num w:numId="11">
    <w:abstractNumId w:val="0"/>
  </w:num>
  <w:num w:numId="12">
    <w:abstractNumId w:val="27"/>
  </w:num>
  <w:num w:numId="13">
    <w:abstractNumId w:val="8"/>
  </w:num>
  <w:num w:numId="14">
    <w:abstractNumId w:val="21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0"/>
  </w:num>
  <w:num w:numId="20">
    <w:abstractNumId w:val="25"/>
  </w:num>
  <w:num w:numId="21">
    <w:abstractNumId w:val="17"/>
  </w:num>
  <w:num w:numId="22">
    <w:abstractNumId w:val="16"/>
  </w:num>
  <w:num w:numId="23">
    <w:abstractNumId w:val="31"/>
  </w:num>
  <w:num w:numId="24">
    <w:abstractNumId w:val="33"/>
  </w:num>
  <w:num w:numId="25">
    <w:abstractNumId w:val="32"/>
  </w:num>
  <w:num w:numId="26">
    <w:abstractNumId w:val="29"/>
  </w:num>
  <w:num w:numId="27">
    <w:abstractNumId w:val="19"/>
  </w:num>
  <w:num w:numId="28">
    <w:abstractNumId w:val="18"/>
  </w:num>
  <w:num w:numId="29">
    <w:abstractNumId w:val="5"/>
  </w:num>
  <w:num w:numId="30">
    <w:abstractNumId w:val="30"/>
  </w:num>
  <w:num w:numId="31">
    <w:abstractNumId w:val="7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2254"/>
    <w:rsid w:val="0039334D"/>
    <w:rsid w:val="003942AA"/>
    <w:rsid w:val="00397FB9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4018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2AEE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13A9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4C77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C64"/>
    <w:rsid w:val="00BA6E6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05C72"/>
    <w:rsid w:val="00D1693F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2F08"/>
    <w:rsid w:val="00E63897"/>
    <w:rsid w:val="00E64483"/>
    <w:rsid w:val="00E6691B"/>
    <w:rsid w:val="00E71455"/>
    <w:rsid w:val="00E825E1"/>
    <w:rsid w:val="00E83938"/>
    <w:rsid w:val="00E84171"/>
    <w:rsid w:val="00E87E60"/>
    <w:rsid w:val="00E94557"/>
    <w:rsid w:val="00E95163"/>
    <w:rsid w:val="00E96206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SMALiaisons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mari.melander@telekom.d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46A5"/>
    <w:rsid w:val="0005733E"/>
    <w:rsid w:val="000B0CC5"/>
    <w:rsid w:val="000C059A"/>
    <w:rsid w:val="000D3F4A"/>
    <w:rsid w:val="00122675"/>
    <w:rsid w:val="0013461E"/>
    <w:rsid w:val="001B7BB1"/>
    <w:rsid w:val="00206CB8"/>
    <w:rsid w:val="002469C5"/>
    <w:rsid w:val="002B4553"/>
    <w:rsid w:val="002F1875"/>
    <w:rsid w:val="00314D9C"/>
    <w:rsid w:val="00341C23"/>
    <w:rsid w:val="00344855"/>
    <w:rsid w:val="003547FB"/>
    <w:rsid w:val="00355305"/>
    <w:rsid w:val="003B4386"/>
    <w:rsid w:val="003D5723"/>
    <w:rsid w:val="003E05F2"/>
    <w:rsid w:val="00412B40"/>
    <w:rsid w:val="00504BAB"/>
    <w:rsid w:val="005542B9"/>
    <w:rsid w:val="00563FEB"/>
    <w:rsid w:val="00581807"/>
    <w:rsid w:val="005B7FB2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60080"/>
    <w:rsid w:val="0098084D"/>
    <w:rsid w:val="00992AC4"/>
    <w:rsid w:val="00994118"/>
    <w:rsid w:val="009D4EFD"/>
    <w:rsid w:val="00AE4265"/>
    <w:rsid w:val="00B06BE3"/>
    <w:rsid w:val="00B2195F"/>
    <w:rsid w:val="00B41CE4"/>
    <w:rsid w:val="00B47399"/>
    <w:rsid w:val="00BA623F"/>
    <w:rsid w:val="00BE1D5C"/>
    <w:rsid w:val="00BF5F96"/>
    <w:rsid w:val="00C418E9"/>
    <w:rsid w:val="00C41BA3"/>
    <w:rsid w:val="00C8211B"/>
    <w:rsid w:val="00C83B21"/>
    <w:rsid w:val="00CE6C95"/>
    <w:rsid w:val="00D00445"/>
    <w:rsid w:val="00D44118"/>
    <w:rsid w:val="00D96815"/>
    <w:rsid w:val="00DB52B6"/>
    <w:rsid w:val="00E07CCF"/>
    <w:rsid w:val="00E34DBC"/>
    <w:rsid w:val="00EA130A"/>
    <w:rsid w:val="00EA5448"/>
    <w:rsid w:val="00EA6C39"/>
    <w:rsid w:val="00EC1606"/>
    <w:rsid w:val="00EC5A67"/>
    <w:rsid w:val="00EC7988"/>
    <w:rsid w:val="00EE2663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2020-01-22T09:00:00+00:00</GSMAMeetingDate>
    <GSMADocumentOwner xmlns="ADEDD60E-22E2-4049-BE99-80A2BB237DD5">
      <UserInfo>
        <DisplayName>Sandra Ondrusova (Hutchison 3G UK Limited)</DisplayName>
        <AccountId>44788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2020-01-16T09:05:22+00:00</GSMADocumentCreatedDate>
    <GSMAMeetingNameAndNumber xmlns="ADEDD60E-22E2-4049-BE99-80A2BB237DD5">
      <Url>https://infocentre2.gsma.com/gp/wg/IR/5JA/Lists/Calendar/DispForm.aspx?ID=10</Url>
      <Description>5GJA #11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Response to SA2 on Clarification of NG.116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 #11</GSMAMeetingNameAndNumberText>
    <GSMAMeetingItemNumber xmlns="ADEDD60E-22E2-4049-BE99-80A2BB237DD5">5GJA#11 Doc 122</GSMAMeetingItemNumber>
    <GSMADocumentNumber xmlns="ADEDD60E-22E2-4049-BE99-80A2BB237DD5" xsi:nil="true"/>
    <GSMAMeetingLocation xmlns="ADEDD60E-22E2-4049-BE99-80A2BB237DD5">GSMA HQ, London</GSMAMeetingLocation>
    <GSMARelatedDiscussion xmlns="ADEDD60E-22E2-4049-BE99-80A2BB237DD5">
      <Url xsi:nil="true"/>
      <Description xsi:nil="true"/>
    </GSMARelatedDiscussion>
    <_dlc_DocId xmlns="54cf9ea2-8b24-4a35-a789-c10402c86061">INFO-4776-511</_dlc_DocId>
    <_dlc_DocIdUrl xmlns="54cf9ea2-8b24-4a35-a789-c10402c86061">
      <Url>https://infocentre2.gsma.com/gp/wg/IR/5JA/_layouts/DocIdRedir.aspx?ID=INFO-4776-511</Url>
      <Description>INFO-4776-511</Description>
    </_dlc_DocIdUrl>
    <GSMAMeetingNameAndNumberLocal xmlns="ADEDD60E-22E2-4049-BE99-80A2BB237DD5">
      <Url>https://infocentre2.gsma.com/gp/wg/IR/5JA/Lists/Calendar/DispForm.aspx?ID=10</Url>
      <Description>5GJA #11</Description>
    </GSMAMeetingNameAndNumberLocal>
    <GSMAMeetingItemNumberLocal xmlns="ADEDD60E-22E2-4049-BE99-80A2BB237DD5">5GJA#11 Doc 122</GSMAMeetingItemNumberLoca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33B588D-8A19-4B2A-893B-ED686958923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54cf9ea2-8b24-4a35-a789-c10402c86061"/>
    <ds:schemaRef ds:uri="http://schemas.microsoft.com/office/2006/documentManagement/types"/>
    <ds:schemaRef ds:uri="ADEDD60E-22E2-4049-BE99-80A2BB237DD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2482847-DA61-4BEC-86D5-EF873008A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F8F2B32-F70B-4386-9158-0B37072AF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8</TotalTime>
  <Pages>2</Pages>
  <Words>256</Words>
  <Characters>1655</Characters>
  <Application>Microsoft Office Word</Application>
  <DocSecurity>0</DocSecurity>
  <Lines>30</Lines>
  <Paragraphs>20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clarification of NG.16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1891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clarification of NG.16</dc:title>
  <dc:creator>Dalluege, Stefan, Vodafone DE</dc:creator>
  <cp:lastModifiedBy>laeyoung.kim@lge.com Corrections</cp:lastModifiedBy>
  <cp:revision>3</cp:revision>
  <cp:lastPrinted>2006-09-14T07:39:00Z</cp:lastPrinted>
  <dcterms:created xsi:type="dcterms:W3CDTF">2020-01-28T15:36:00Z</dcterms:created>
  <dcterms:modified xsi:type="dcterms:W3CDTF">2020-01-28T15:37:00Z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8ba6c97a-cdf0-4d4f-8c59-259069c07c22</vt:lpwstr>
  </property>
</Properties>
</file>